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A5F" w:rsidRDefault="00726A5F" w:rsidP="00726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KELLYGREWE, senior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26A5F" w:rsidRDefault="00726A5F" w:rsidP="00726A5F">
      <w:pPr>
        <w:rPr>
          <w:rFonts w:ascii="Times New Roman" w:hAnsi="Times New Roman" w:cs="Times New Roman"/>
        </w:rPr>
      </w:pPr>
    </w:p>
    <w:p w:rsidR="00726A5F" w:rsidRDefault="00726A5F" w:rsidP="00726A5F">
      <w:pPr>
        <w:rPr>
          <w:rFonts w:ascii="Times New Roman" w:hAnsi="Times New Roman" w:cs="Times New Roman"/>
        </w:rPr>
      </w:pPr>
    </w:p>
    <w:p w:rsidR="00726A5F" w:rsidRDefault="00726A5F" w:rsidP="00726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Thomas Purser of Penryn, Cornwall(q.v.).</w:t>
      </w:r>
    </w:p>
    <w:p w:rsidR="00726A5F" w:rsidRDefault="00726A5F" w:rsidP="00726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26A5F" w:rsidRDefault="00726A5F" w:rsidP="00726A5F">
      <w:pPr>
        <w:rPr>
          <w:rFonts w:ascii="Times New Roman" w:hAnsi="Times New Roman" w:cs="Times New Roman"/>
        </w:rPr>
      </w:pPr>
    </w:p>
    <w:p w:rsidR="00726A5F" w:rsidRDefault="00726A5F" w:rsidP="00726A5F">
      <w:pPr>
        <w:rPr>
          <w:rFonts w:ascii="Times New Roman" w:hAnsi="Times New Roman" w:cs="Times New Roman"/>
        </w:rPr>
      </w:pPr>
    </w:p>
    <w:p w:rsidR="00726A5F" w:rsidRDefault="00726A5F" w:rsidP="00726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2018</w:t>
      </w:r>
    </w:p>
    <w:p w:rsidR="006B2F86" w:rsidRPr="00E71FC3" w:rsidRDefault="00726A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A5F" w:rsidRDefault="00726A5F" w:rsidP="00E71FC3">
      <w:r>
        <w:separator/>
      </w:r>
    </w:p>
  </w:endnote>
  <w:endnote w:type="continuationSeparator" w:id="0">
    <w:p w:rsidR="00726A5F" w:rsidRDefault="00726A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A5F" w:rsidRDefault="00726A5F" w:rsidP="00E71FC3">
      <w:r>
        <w:separator/>
      </w:r>
    </w:p>
  </w:footnote>
  <w:footnote w:type="continuationSeparator" w:id="0">
    <w:p w:rsidR="00726A5F" w:rsidRDefault="00726A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A5F"/>
    <w:rsid w:val="001A7C09"/>
    <w:rsid w:val="00577BD5"/>
    <w:rsid w:val="00656CBA"/>
    <w:rsid w:val="006A1F77"/>
    <w:rsid w:val="00726A5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BF1C1F-7C61-4E99-948A-2D9F53EE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A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6A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2018-03-11T18:50:00Z</dcterms:created>
  <dcterms:modified xsi:type="dcterms:W3CDTF">2018-03-11T18:50:00Z</dcterms:modified>
</cp:coreProperties>
</file>